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FACAC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SWEYN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fl.1509)</w:t>
      </w:r>
    </w:p>
    <w:p w14:paraId="65F040F6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Thetford, Norfolk. Chaplain.</w:t>
      </w:r>
    </w:p>
    <w:p w14:paraId="4CF90E95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</w:p>
    <w:p w14:paraId="09B15594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</w:p>
    <w:p w14:paraId="732CD45F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1509</w:t>
      </w:r>
      <w:r>
        <w:rPr>
          <w:rStyle w:val="s1"/>
        </w:rPr>
        <w:tab/>
        <w:t>He made his Will.</w:t>
      </w:r>
    </w:p>
    <w:p w14:paraId="19DC36E7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</w:r>
      <w:r w:rsidRPr="0047582A">
        <w:rPr>
          <w:rStyle w:val="s1"/>
        </w:rPr>
        <w:t>(</w:t>
      </w:r>
      <w:hyperlink r:id="rId6" w:history="1">
        <w:r w:rsidRPr="0047582A">
          <w:rPr>
            <w:rStyle w:val="Hyperlink"/>
          </w:rPr>
          <w:t>http://nrocat.norfolk.gov.uk</w:t>
        </w:r>
      </w:hyperlink>
      <w:r w:rsidRPr="0047582A">
        <w:rPr>
          <w:rStyle w:val="s1"/>
        </w:rPr>
        <w:t xml:space="preserve">  Cat. Ref. NCC Will register, </w:t>
      </w:r>
      <w:proofErr w:type="spellStart"/>
      <w:r w:rsidRPr="0047582A">
        <w:rPr>
          <w:rStyle w:val="s1"/>
        </w:rPr>
        <w:t>Spyltymber</w:t>
      </w:r>
      <w:proofErr w:type="spellEnd"/>
      <w:r w:rsidRPr="0047582A">
        <w:rPr>
          <w:rStyle w:val="s1"/>
        </w:rPr>
        <w:t xml:space="preserve"> </w:t>
      </w:r>
      <w:r>
        <w:rPr>
          <w:rStyle w:val="s1"/>
        </w:rPr>
        <w:t>248)</w:t>
      </w:r>
    </w:p>
    <w:p w14:paraId="3032EF18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</w:p>
    <w:p w14:paraId="2D0B47E2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</w:p>
    <w:p w14:paraId="24D16C9D" w14:textId="77777777" w:rsidR="00726AB2" w:rsidRDefault="00726AB2" w:rsidP="00726AB2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30 September 2021</w:t>
      </w:r>
    </w:p>
    <w:p w14:paraId="5DB29D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FD588" w14:textId="77777777" w:rsidR="00726AB2" w:rsidRDefault="00726AB2" w:rsidP="009139A6">
      <w:r>
        <w:separator/>
      </w:r>
    </w:p>
  </w:endnote>
  <w:endnote w:type="continuationSeparator" w:id="0">
    <w:p w14:paraId="4520F9D4" w14:textId="77777777" w:rsidR="00726AB2" w:rsidRDefault="00726A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2B83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F276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237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42151" w14:textId="77777777" w:rsidR="00726AB2" w:rsidRDefault="00726AB2" w:rsidP="009139A6">
      <w:r>
        <w:separator/>
      </w:r>
    </w:p>
  </w:footnote>
  <w:footnote w:type="continuationSeparator" w:id="0">
    <w:p w14:paraId="0A134332" w14:textId="77777777" w:rsidR="00726AB2" w:rsidRDefault="00726A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AD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3C3D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40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AB2"/>
    <w:rsid w:val="000666E0"/>
    <w:rsid w:val="002510B7"/>
    <w:rsid w:val="005C130B"/>
    <w:rsid w:val="00726AB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54A22"/>
  <w15:chartTrackingRefBased/>
  <w15:docId w15:val="{B6EDFA5E-C5F6-4DF6-944B-8C53C46A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26AB2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726AB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2021-10-13T20:19:00Z</dcterms:created>
  <dcterms:modified xsi:type="dcterms:W3CDTF">2021-10-13T20:19:00Z</dcterms:modified>
</cp:coreProperties>
</file>